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F696776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>
              <w:rPr>
                <w:rFonts w:ascii="Arial" w:hAnsi="Arial" w:cs="Arial"/>
                <w:b/>
                <w:sz w:val="36"/>
                <w:szCs w:val="36"/>
              </w:rPr>
              <w:t>topného kanálu z VS 803</w:t>
            </w:r>
          </w:p>
          <w:p w14:paraId="49B2E7A4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(komplex KAHAN)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3C458D70" w14:textId="77777777" w:rsidR="00061A29" w:rsidRDefault="00061A29" w:rsidP="00061A29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 - SOUHRNNÁ </w:t>
            </w:r>
            <w:r w:rsidRPr="00EF73BD">
              <w:rPr>
                <w:rFonts w:ascii="Arial" w:hAnsi="Arial" w:cs="Arial"/>
              </w:rPr>
              <w:t>TECHNICKÁ ZPRÁVA</w:t>
            </w:r>
          </w:p>
          <w:p w14:paraId="4BE70293" w14:textId="77777777" w:rsidR="00982B7B" w:rsidRDefault="00982B7B" w:rsidP="007C02F0">
            <w:pPr>
              <w:jc w:val="center"/>
            </w:pPr>
          </w:p>
          <w:p w14:paraId="44E043C4" w14:textId="77777777" w:rsidR="00982B7B" w:rsidRDefault="00982B7B" w:rsidP="007C02F0">
            <w:pPr>
              <w:jc w:val="center"/>
            </w:pP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354C0C0E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</w:t>
            </w:r>
            <w:r w:rsidR="005E693F">
              <w:rPr>
                <w:rFonts w:ascii="Arial" w:hAnsi="Arial" w:cs="Arial"/>
                <w:b/>
                <w:sz w:val="24"/>
              </w:rPr>
              <w:t>20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F898A" w14:textId="77777777" w:rsidR="00B375CD" w:rsidRDefault="00B375CD">
      <w:r>
        <w:separator/>
      </w:r>
    </w:p>
  </w:endnote>
  <w:endnote w:type="continuationSeparator" w:id="0">
    <w:p w14:paraId="1EB0B091" w14:textId="77777777" w:rsidR="00B375CD" w:rsidRDefault="00B3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17625" w14:textId="77777777" w:rsidR="00B375CD" w:rsidRDefault="00B375CD">
      <w:r>
        <w:separator/>
      </w:r>
    </w:p>
  </w:footnote>
  <w:footnote w:type="continuationSeparator" w:id="0">
    <w:p w14:paraId="68FF48D0" w14:textId="77777777" w:rsidR="00B375CD" w:rsidRDefault="00B37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61A29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5E693F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23938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D06A4"/>
    <w:rsid w:val="009D6566"/>
    <w:rsid w:val="009F3BD2"/>
    <w:rsid w:val="009F4E24"/>
    <w:rsid w:val="00A03D58"/>
    <w:rsid w:val="00A139EE"/>
    <w:rsid w:val="00A15BEA"/>
    <w:rsid w:val="00A16023"/>
    <w:rsid w:val="00A77558"/>
    <w:rsid w:val="00A83DC9"/>
    <w:rsid w:val="00AA6403"/>
    <w:rsid w:val="00AA78F3"/>
    <w:rsid w:val="00AB11BC"/>
    <w:rsid w:val="00AB61CF"/>
    <w:rsid w:val="00AC2C7E"/>
    <w:rsid w:val="00AD6819"/>
    <w:rsid w:val="00AE2E6A"/>
    <w:rsid w:val="00AE4CFA"/>
    <w:rsid w:val="00AF5A95"/>
    <w:rsid w:val="00B1629C"/>
    <w:rsid w:val="00B350D4"/>
    <w:rsid w:val="00B35752"/>
    <w:rsid w:val="00B375CD"/>
    <w:rsid w:val="00B401D0"/>
    <w:rsid w:val="00B40CCA"/>
    <w:rsid w:val="00B42484"/>
    <w:rsid w:val="00B54D35"/>
    <w:rsid w:val="00B75E94"/>
    <w:rsid w:val="00B76FA4"/>
    <w:rsid w:val="00BC5688"/>
    <w:rsid w:val="00BC78C0"/>
    <w:rsid w:val="00BD5195"/>
    <w:rsid w:val="00BF25D5"/>
    <w:rsid w:val="00C24523"/>
    <w:rsid w:val="00C35B15"/>
    <w:rsid w:val="00C7175E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EF73BD"/>
    <w:rsid w:val="00F0686E"/>
    <w:rsid w:val="00F64832"/>
    <w:rsid w:val="00F73626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0</TotalTime>
  <Pages>1</Pages>
  <Words>65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2</cp:revision>
  <cp:lastPrinted>2017-06-05T22:44:00Z</cp:lastPrinted>
  <dcterms:created xsi:type="dcterms:W3CDTF">2020-11-29T15:31:00Z</dcterms:created>
  <dcterms:modified xsi:type="dcterms:W3CDTF">2020-11-29T15:31:00Z</dcterms:modified>
</cp:coreProperties>
</file>